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29" w:rsidRDefault="009B5729" w:rsidP="009B5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Humphrey BLOUNT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B5729" w:rsidRDefault="009B5729" w:rsidP="009B5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Worcestershire.</w:t>
      </w:r>
    </w:p>
    <w:p w:rsidR="009B5729" w:rsidRDefault="009B5729" w:rsidP="009B5729">
      <w:pPr>
        <w:rPr>
          <w:rFonts w:ascii="Times New Roman" w:hAnsi="Times New Roman" w:cs="Times New Roman"/>
        </w:rPr>
      </w:pPr>
    </w:p>
    <w:p w:rsidR="009B5729" w:rsidRDefault="009B5729" w:rsidP="009B5729">
      <w:pPr>
        <w:rPr>
          <w:rFonts w:ascii="Times New Roman" w:hAnsi="Times New Roman" w:cs="Times New Roman"/>
        </w:rPr>
      </w:pPr>
    </w:p>
    <w:p w:rsidR="009B5729" w:rsidRDefault="009B5729" w:rsidP="009B5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Elizabeth(q.v.)</w:t>
      </w:r>
    </w:p>
    <w:p w:rsidR="009B5729" w:rsidRDefault="009B5729" w:rsidP="009B5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9B5729" w:rsidRDefault="009B5729" w:rsidP="009B5729">
      <w:pPr>
        <w:rPr>
          <w:rFonts w:ascii="Times New Roman" w:hAnsi="Times New Roman" w:cs="Times New Roman"/>
        </w:rPr>
      </w:pPr>
    </w:p>
    <w:p w:rsidR="009B5729" w:rsidRDefault="009B5729" w:rsidP="009B5729">
      <w:pPr>
        <w:rPr>
          <w:rFonts w:ascii="Times New Roman" w:hAnsi="Times New Roman" w:cs="Times New Roman"/>
        </w:rPr>
      </w:pPr>
    </w:p>
    <w:p w:rsidR="009B5729" w:rsidRDefault="009B5729" w:rsidP="009B5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:rsidR="009B5729" w:rsidRDefault="009B5729" w:rsidP="009B5729">
      <w:pPr>
        <w:rPr>
          <w:rFonts w:ascii="Times New Roman" w:hAnsi="Times New Roman" w:cs="Times New Roman"/>
        </w:rPr>
      </w:pPr>
    </w:p>
    <w:p w:rsidR="009B5729" w:rsidRDefault="009B5729" w:rsidP="009B5729">
      <w:pPr>
        <w:rPr>
          <w:rFonts w:ascii="Times New Roman" w:hAnsi="Times New Roman" w:cs="Times New Roman"/>
        </w:rPr>
      </w:pPr>
    </w:p>
    <w:p w:rsidR="009B5729" w:rsidRDefault="009B5729" w:rsidP="009B57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Elizabeth and Humphrey Cotes of Woodcote, Shropshire(q.v.).   (ibid.)</w:t>
      </w:r>
    </w:p>
    <w:p w:rsidR="009B5729" w:rsidRDefault="009B5729" w:rsidP="009B5729">
      <w:pPr>
        <w:rPr>
          <w:rFonts w:ascii="Times New Roman" w:hAnsi="Times New Roman" w:cs="Times New Roman"/>
          <w:u w:val="single"/>
        </w:rPr>
      </w:pPr>
    </w:p>
    <w:p w:rsidR="009B5729" w:rsidRDefault="009B5729" w:rsidP="009B5729">
      <w:pPr>
        <w:rPr>
          <w:rFonts w:ascii="Times New Roman" w:hAnsi="Times New Roman" w:cs="Times New Roman"/>
          <w:u w:val="single"/>
        </w:rPr>
      </w:pPr>
    </w:p>
    <w:p w:rsidR="006B2F86" w:rsidRPr="00E71FC3" w:rsidRDefault="009B5729" w:rsidP="009B5729">
      <w:pPr>
        <w:pStyle w:val="NoSpacing"/>
      </w:pPr>
      <w:r>
        <w:t>22 February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729" w:rsidRDefault="009B5729" w:rsidP="00E71FC3">
      <w:r>
        <w:separator/>
      </w:r>
    </w:p>
  </w:endnote>
  <w:endnote w:type="continuationSeparator" w:id="0">
    <w:p w:rsidR="009B5729" w:rsidRDefault="009B57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729" w:rsidRDefault="009B5729" w:rsidP="00E71FC3">
      <w:r>
        <w:separator/>
      </w:r>
    </w:p>
  </w:footnote>
  <w:footnote w:type="continuationSeparator" w:id="0">
    <w:p w:rsidR="009B5729" w:rsidRDefault="009B57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29"/>
    <w:rsid w:val="001A7C09"/>
    <w:rsid w:val="00577BD5"/>
    <w:rsid w:val="00656CBA"/>
    <w:rsid w:val="006A1F77"/>
    <w:rsid w:val="00733BE7"/>
    <w:rsid w:val="009B572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E3D906-8BD6-4435-926B-1B66B44E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B572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2017-02-27T21:34:00Z</dcterms:created>
  <dcterms:modified xsi:type="dcterms:W3CDTF">2017-02-27T21:34:00Z</dcterms:modified>
</cp:coreProperties>
</file>